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5661AC3D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625F36">
        <w:rPr>
          <w:rFonts w:ascii="Calibri" w:hAnsi="Calibri" w:cs="Calibri"/>
          <w:sz w:val="22"/>
          <w:szCs w:val="22"/>
        </w:rPr>
        <w:t xml:space="preserve">7a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>1 OWU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0C57355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7a </w:t>
      </w:r>
      <w:r w:rsidR="00BF3483">
        <w:rPr>
          <w:rFonts w:ascii="Calibri" w:hAnsi="Calibri" w:cs="Calibri"/>
          <w:sz w:val="22"/>
          <w:szCs w:val="22"/>
        </w:rPr>
        <w:t>OWU</w:t>
      </w:r>
      <w:r w:rsidR="005413AD">
        <w:rPr>
          <w:rFonts w:ascii="Calibri" w:hAnsi="Calibri" w:cs="Calibri"/>
          <w:sz w:val="22"/>
          <w:szCs w:val="22"/>
        </w:rPr>
        <w:t xml:space="preserve">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2520B6AD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>§ 7a</w:t>
      </w:r>
      <w:r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lastRenderedPageBreak/>
        <w:t>OWU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1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1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5D907" w14:textId="77777777" w:rsidR="00DD49AE" w:rsidRDefault="00DD49AE" w:rsidP="001C34EF">
      <w:r>
        <w:separator/>
      </w:r>
    </w:p>
  </w:endnote>
  <w:endnote w:type="continuationSeparator" w:id="0">
    <w:p w14:paraId="3C900CBA" w14:textId="77777777" w:rsidR="00DD49AE" w:rsidRDefault="00DD49AE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A5407" w14:textId="77777777" w:rsidR="00DD49AE" w:rsidRDefault="00DD49AE" w:rsidP="001C34EF">
      <w:r>
        <w:separator/>
      </w:r>
    </w:p>
  </w:footnote>
  <w:footnote w:type="continuationSeparator" w:id="0">
    <w:p w14:paraId="3F20076A" w14:textId="77777777" w:rsidR="00DD49AE" w:rsidRDefault="00DD49AE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7 do umowy RB+DP - Obowiązki informacyjne Wykonawcy.docx</dmsv2BaseFileName>
    <dmsv2BaseDisplayName xmlns="http://schemas.microsoft.com/sharepoint/v3">ZAŁACZNIK nr 7 do umowy RB+DP - Obowiązki informacyjne Wykonawcy</dmsv2BaseDisplayName>
    <dmsv2SWPP2ObjectNumber xmlns="http://schemas.microsoft.com/sharepoint/v3">POST/DYS/OW/GZ/01493/2026                         </dmsv2SWPP2ObjectNumber>
    <dmsv2SWPP2SumMD5 xmlns="http://schemas.microsoft.com/sharepoint/v3">4158643066b8eb0a840286b11e91a6bd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25028277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FJ3FSM7XJ42E-1195302456-7257</_dlc_DocId>
    <_dlc_DocIdUrl xmlns="a19cb1c7-c5c7-46d4-85ae-d83685407bba">
      <Url>https://swpp2.dms.gkpge.pl/sites/43/_layouts/15/DocIdRedir.aspx?ID=FJ3FSM7XJ42E-1195302456-7257</Url>
      <Description>FJ3FSM7XJ42E-1195302456-7257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D468E-CDE9-47DC-8131-3788E3717FFB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9cb1c7-c5c7-46d4-85ae-d83685407bb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C6DF74-21AB-42E4-8549-FF580D842BDA}"/>
</file>

<file path=customXml/itemProps5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0</TotalTime>
  <Pages>2</Pages>
  <Words>514</Words>
  <Characters>3090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Kozyra Małgorzata [PGE S.A.]</cp:lastModifiedBy>
  <cp:revision>2</cp:revision>
  <cp:lastPrinted>2022-06-21T11:07:00Z</cp:lastPrinted>
  <dcterms:created xsi:type="dcterms:W3CDTF">2024-07-25T10:36:00Z</dcterms:created>
  <dcterms:modified xsi:type="dcterms:W3CDTF">2024-07-25T10:36:00Z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5e600835-56bc-417e-aac0-ddc1f07aff25</vt:lpwstr>
  </property>
</Properties>
</file>